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57" w:rsidRDefault="00E74957">
      <w:r>
        <w:rPr>
          <w:noProof/>
        </w:rPr>
      </w:r>
      <w:r w:rsidRPr="005827E2">
        <w:rPr>
          <w:bCs/>
        </w:rPr>
        <w:pict>
          <v:group id="_x0000_s1026" editas="canvas" style="width:770.25pt;height:540pt;mso-position-horizontal-relative:char;mso-position-vertical-relative:line" coordorigin=",-1440" coordsize="15405,108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440;width:15405;height:10800" o:preferrelative="f">
              <v:fill o:detectmouseclick="t"/>
              <v:path o:extrusionok="t" o:connecttype="none"/>
              <o:lock v:ext="edit" text="t"/>
            </v:shape>
            <v:group id="_x0000_s1028" style="position:absolute;top:-360;width:14925;height:9121" coordorigin=",17" coordsize="14925,9121">
              <v:rect id="_x0000_s1029" style="position:absolute;left:418;top:413;width:448;height:322;mso-wrap-style:none" filled="f" stroked="f">
                <v:textbox style="mso-next-textbox:#_x0000_s1029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322;mso-wrap-style:none" filled="f" stroked="f">
                <v:textbox style="mso-next-textbox:#_x0000_s1030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322;mso-wrap-style:none" filled="f" stroked="f">
                <v:textbox style="mso-next-textbox:#_x0000_s1031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362;mso-wrap-style:none" filled="f" stroked="f">
                <v:textbox style="mso-next-textbox:#_x0000_s1032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362;mso-wrap-style:none" filled="f" stroked="f">
                <v:textbox style="mso-next-textbox:#_x0000_s1033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362;mso-wrap-style:none" filled="f" stroked="f">
                <v:textbox style="mso-next-textbox:#_x0000_s1034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362;mso-wrap-style:none" filled="f" stroked="f">
                <v:textbox style="mso-next-textbox:#_x0000_s1035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362;mso-wrap-style:none" filled="f" stroked="f">
                <v:textbox style="mso-next-textbox:#_x0000_s1036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5;height:317;mso-wrap-style:none" filled="f" stroked="f">
                <v:textbox style="mso-next-textbox:#_x0000_s1037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317;mso-wrap-style:none" filled="f" stroked="f">
                <v:textbox style="mso-next-textbox:#_x0000_s1038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317;mso-wrap-style:none" filled="f" stroked="f">
                <v:textbox style="mso-next-textbox:#_x0000_s1039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317;mso-wrap-style:none" filled="f" stroked="f">
                <v:textbox style="mso-next-textbox:#_x0000_s104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317;mso-wrap-style:none" filled="f" stroked="f">
                <v:textbox style="mso-next-textbox:#_x0000_s1041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317;mso-wrap-style:none" filled="f" stroked="f">
                <v:textbox style="mso-next-textbox:#_x0000_s1042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317;mso-wrap-style:none" filled="f" stroked="f">
                <v:textbox style="mso-next-textbox:#_x0000_s1043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2;height:317;mso-wrap-style:none" filled="f" stroked="f">
                <v:textbox style="mso-next-textbox:#_x0000_s1044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2;height:317;mso-wrap-style:none" filled="f" stroked="f">
                <v:textbox style="mso-next-textbox:#_x0000_s1045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4;height:317;mso-wrap-style:none" filled="f" stroked="f">
                <v:textbox style="mso-next-textbox:#_x0000_s1046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961;mso-wrap-style:none" filled="f" stroked="f">
                <v:textbox style="mso-next-textbox:#_x0000_s1047;mso-fit-shape-to-text:t" inset="0,0,0,0">
                  <w:txbxContent>
                    <w:p w:rsidR="00E74957" w:rsidRDefault="00E74957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E74957" w:rsidRDefault="00E74957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E74957" w:rsidRPr="008E4665" w:rsidRDefault="00E74957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E74957" w:rsidRDefault="00E74957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E74957" w:rsidRPr="006D48E9" w:rsidRDefault="00E74957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322;mso-wrap-style:none" filled="f" stroked="f">
                <v:textbox style="mso-next-textbox:#_x0000_s1048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52" style="position:absolute;left:38;top:6292;width:1820;height:317;mso-wrap-style:none" filled="f" stroked="f">
                <v:textbox style="mso-next-textbox:#_x0000_s1052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317;mso-wrap-style:none" filled="f" stroked="f">
                <v:textbox style="mso-next-textbox:#_x0000_s1053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2;height:317;mso-wrap-style:none" filled="f" stroked="f">
                <v:textbox style="mso-next-textbox:#_x0000_s1054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56" style="position:absolute;left:7800;top:5801;width:1142;height:317;mso-wrap-style:none" filled="f" stroked="f">
                <v:textbox style="mso-next-textbox:#_x0000_s1056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58" style="position:absolute;left:7800;top:6007;width:2004;height:317;mso-wrap-style:none" filled="f" stroked="f">
                <v:textbox style="mso-next-textbox:#_x0000_s1058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0" style="position:absolute;left:2594;top:5172;width:1728;height:317;mso-wrap-style:none" filled="f" stroked="f">
                <v:textbox style="mso-next-textbox:#_x0000_s106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2" style="position:absolute;left:2323;top:5416;width:2001;height:317;mso-wrap-style:none" filled="f" stroked="f">
                <v:textbox style="mso-next-textbox:#_x0000_s1062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5" style="position:absolute;left:38;top:4405;width:726;height:317;mso-wrap-style:none" filled="f" stroked="f">
                <v:textbox style="mso-next-textbox:#_x0000_s1065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317;mso-wrap-style:none" filled="f" stroked="f">
                <v:textbox style="mso-next-textbox:#_x0000_s1066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70" style="position:absolute;left:7800;top:6957;width:1148;height:317;mso-wrap-style:none" filled="f" stroked="f">
                <v:textbox style="mso-next-textbox:#_x0000_s107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317;mso-wrap-style:none" filled="f" stroked="f">
                <v:textbox style="mso-next-textbox:#_x0000_s1071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317;mso-wrap-style:none" filled="f" stroked="f">
                <v:textbox style="mso-next-textbox:#_x0000_s1072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968;height:317;mso-wrap-style:none" filled="f" stroked="f">
                <v:textbox style="mso-next-textbox:#_x0000_s1073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317;mso-wrap-style:none" filled="f" stroked="f">
                <v:textbox style="mso-next-textbox:#_x0000_s1074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816;height:317;mso-wrap-style:none" filled="f" stroked="f">
                <v:textbox style="mso-next-textbox:#_x0000_s1075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317;mso-wrap-style:none" filled="f" stroked="f">
                <v:textbox style="mso-next-textbox:#_x0000_s1076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322;mso-wrap-style:none" filled="f" stroked="f">
                <v:textbox style="mso-next-textbox:#_x0000_s1077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322;mso-wrap-style:none" filled="f" stroked="f">
                <v:textbox style="mso-next-textbox:#_x0000_s1078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322;mso-wrap-style:none" filled="f" stroked="f">
                <v:textbox style="mso-next-textbox:#_x0000_s1079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317;mso-wrap-style:none" filled="f" stroked="f">
                <v:textbox style="mso-next-textbox:#_x0000_s108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317;mso-wrap-style:none" filled="f" stroked="f">
                <v:textbox style="mso-next-textbox:#_x0000_s1081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322;mso-wrap-style:none" filled="f" stroked="f">
                <v:textbox style="mso-next-textbox:#_x0000_s1082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317;mso-wrap-style:none" filled="f" stroked="f">
                <v:textbox style="mso-next-textbox:#_x0000_s1083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85" style="position:absolute;left:2323;top:4216;width:2001;height:317;mso-wrap-style:none" filled="f" stroked="f">
                <v:textbox style="mso-next-textbox:#_x0000_s1085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87" style="position:absolute;left:38;top:6957;width:1262;height:317;mso-wrap-style:none" filled="f" stroked="f">
                <v:textbox style="mso-next-textbox:#_x0000_s1087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098" style="position:absolute;left:7800;top:3042;width:1225;height:317;mso-wrap-style:none" filled="f" stroked="f">
                <v:textbox style="mso-next-textbox:#_x0000_s1098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699;height:317;mso-wrap-style:none" filled="f" stroked="f">
                <v:textbox style="mso-next-textbox:#_x0000_s1099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317;mso-wrap-style:none" filled="f" stroked="f">
                <v:textbox style="mso-next-textbox:#_x0000_s110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02" style="position:absolute;left:42;top:2591;width:937;height:414;mso-wrap-style:none" filled="f" stroked="f">
                <v:textbox style="mso-next-textbox:#_x0000_s1102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359;height:414;mso-wrap-style:none" filled="f" stroked="f">
                <v:textbox style="mso-next-textbox:#_x0000_s1103;mso-fit-shape-to-text:t" inset="0,0,0,0">
                  <w:txbxContent>
                    <w:p w:rsidR="00E74957" w:rsidRPr="003F1842" w:rsidRDefault="00E74957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ОАО «НИАЭП»</w:t>
                      </w:r>
                    </w:p>
                  </w:txbxContent>
                </v:textbox>
              </v:rect>
              <v:rect id="_x0000_s1104" style="position:absolute;left:3174;top:2591;width:444;height:414;mso-wrap-style:none" filled="f" stroked="f">
                <v:textbox style="mso-next-textbox:#_x0000_s1104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414;mso-wrap-style:none" filled="f" stroked="f">
                <v:textbox style="mso-next-textbox:#_x0000_s1105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12;height:414;mso-wrap-style:none" filled="f" stroked="f">
                <v:textbox style="mso-next-textbox:#_x0000_s1106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414;mso-wrap-style:none" filled="f" stroked="f">
                <v:textbox style="mso-next-textbox:#_x0000_s1107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362;mso-wrap-style:none" filled="f" stroked="f">
                <v:textbox style="mso-next-textbox:#_x0000_s1108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362;mso-wrap-style:none" filled="f" stroked="f">
                <v:textbox style="mso-next-textbox:#_x0000_s1109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362;mso-wrap-style:none" filled="f" stroked="f">
                <v:textbox style="mso-next-textbox:#_x0000_s1110;mso-fit-shape-to-text:t" inset="0,0,0,0">
                  <w:txbxContent>
                    <w:p w:rsidR="00E74957" w:rsidRDefault="00E74957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17" style="position:absolute;left:3383;top:2105;width:1767;height:276;mso-wrap-style:none" filled="f" stroked="f">
                <v:textbox style="mso-next-textbox:#_x0000_s1117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190;height:276;mso-wrap-style:none" filled="f" stroked="f">
                <v:textbox style="mso-next-textbox:#_x0000_s1118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276;mso-wrap-style:none" filled="f" stroked="f">
                <v:textbox style="mso-next-textbox:#_x0000_s1119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322;mso-wrap-style:none" filled="f" stroked="f">
                <v:textbox style="mso-next-textbox:#_x0000_s1120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46;height:322;mso-wrap-style:none" filled="f" stroked="f">
                <v:textbox style="mso-next-textbox:#_x0000_s1121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322;mso-wrap-style:none" filled="f" stroked="f">
                <v:textbox style="mso-next-textbox:#_x0000_s1122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276;mso-wrap-style:none" filled="f" stroked="f">
                <v:textbox style="mso-next-textbox:#_x0000_s1123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190;height:276;mso-wrap-style:none" filled="f" stroked="f">
                <v:textbox style="mso-next-textbox:#_x0000_s1124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276;mso-wrap-style:none" filled="f" stroked="f">
                <v:textbox style="mso-next-textbox:#_x0000_s1125;mso-fit-shape-to-text:t" inset="0,0,0,0">
                  <w:txbxContent>
                    <w:p w:rsidR="00E74957" w:rsidRDefault="00E74957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322;mso-wrap-style:none" filled="f" stroked="f">
                <v:textbox style="mso-next-textbox:#_x0000_s1126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0" style="position:absolute;left:38;top:1531;width:1444;height:322;mso-wrap-style:none" filled="f" stroked="f">
                <v:textbox style="mso-next-textbox:#_x0000_s1130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3" style="position:absolute;left:12889;top:1531;width:78;height:322;mso-wrap-style:none" filled="f" stroked="f">
                <v:textbox style="mso-next-textbox:#_x0000_s1133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6" style="position:absolute;left:7085;top:1231;width:897;height:322;mso-wrap-style:none" filled="f" stroked="f">
                <v:textbox style="mso-next-textbox:#_x0000_s1136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1" style="position:absolute;left:5668;top:983;width:742;height:322;mso-wrap-style:none" filled="f" stroked="f">
                <v:textbox style="mso-next-textbox:#_x0000_s1141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4" style="position:absolute;left:3439;top:614;width:1767;height:276;mso-wrap-style:none" filled="f" stroked="f">
                <v:textbox style="mso-next-textbox:#_x0000_s1144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6" style="position:absolute;left:11333;top:614;width:1767;height:276;mso-wrap-style:none" filled="f" stroked="f">
                <v:textbox style="mso-next-textbox:#_x0000_s1146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51" style="position:absolute;left:3378;top:413;width:1017;height:322;mso-wrap-style:none" filled="f" stroked="f">
                <v:textbox style="mso-next-textbox:#_x0000_s1151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E74957" w:rsidRDefault="00E74957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E74957" w:rsidRDefault="00E74957" w:rsidP="007647E4"/>
                  </w:txbxContent>
                </v:textbox>
              </v:rect>
              <v:rect id="_x0000_s1154" style="position:absolute;left:6263;top:17;width:2210;height:759;mso-wrap-style:none" filled="f" stroked="f">
                <v:textbox style="mso-next-textbox:#_x0000_s1154;mso-fit-shape-to-text:t" inset="0,0,0,0">
                  <w:txbxContent>
                    <w:p w:rsidR="00E74957" w:rsidRDefault="00E74957" w:rsidP="007647E4">
                      <w:pPr>
                        <w:rPr>
                          <w:sz w:val="22"/>
                          <w:szCs w:val="22"/>
                        </w:rPr>
                      </w:pPr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</w:p>
                    <w:p w:rsidR="00E74957" w:rsidRDefault="00E74957" w:rsidP="00AB32F5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ФОРМА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0,3960" to="14908,3961" strokeweight="0"/>
            <v:rect id="_x0000_s1238" style="position:absolute;top:3960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0,4500" to="14908,4501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top:5220;width:14908;height:16" fillcolor="black" stroked="f"/>
            <v:line id="_x0000_s1251" style="position:absolute" from="17,5353" to="14925,5354" strokeweight="0"/>
            <v:rect id="_x0000_s1252" style="position:absolute;top:5400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line id="_x0000_s1258" style="position:absolute" from="7771,7529" to="11856,7530" strokeweight="0"/>
            <v:rect id="_x0000_s1259" style="position:absolute;left:7771;top:7529;width:4085;height:17" fillcolor="black" stroked="f"/>
            <v:line id="_x0000_s1260" style="position:absolute" from="7771,8039" to="11856,8040" strokeweight="0"/>
            <v:rect id="_x0000_s1261" style="position:absolute;left:7771;top:8039;width:4085;height:16" fillcolor="black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2" type="#_x0000_t202" style="position:absolute;left:9100;top:-1440;width:5320;height:1440" stroked="f">
              <v:textbox>
                <w:txbxContent>
                  <w:p w:rsidR="00E74957" w:rsidRPr="00AD4F2D" w:rsidRDefault="00E74957" w:rsidP="000E34A9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 xml:space="preserve">Приложение № </w:t>
                    </w:r>
                    <w:r w:rsidRPr="00EC1742">
                      <w:rPr>
                        <w:sz w:val="18"/>
                        <w:szCs w:val="18"/>
                      </w:rPr>
                      <w:t>1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 w:rsidRPr="00AD4F2D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:rsidR="00E74957" w:rsidRDefault="00E74957" w:rsidP="000E34A9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>к Договору от «___» __________ ______ г.</w:t>
                    </w:r>
                  </w:p>
                  <w:p w:rsidR="00E74957" w:rsidRDefault="00E74957" w:rsidP="004C443A">
                    <w:pPr>
                      <w:tabs>
                        <w:tab w:val="left" w:pos="6480"/>
                      </w:tabs>
                      <w:jc w:val="both"/>
                    </w:pPr>
                    <w:r>
                      <w:rPr>
                        <w:sz w:val="18"/>
                        <w:szCs w:val="18"/>
                      </w:rPr>
                      <w:t>№ _____________________________________________________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  <v:shape id="_x0000_s1263" type="#_x0000_t202" style="position:absolute;left:8400;top:8280;width:6020;height:1080" stroked="f">
              <v:textbox>
                <w:txbxContent>
                  <w:p w:rsidR="00E74957" w:rsidRDefault="00E74957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          </w:t>
                    </w:r>
                    <w:r w:rsidRPr="0060666E">
                      <w:rPr>
                        <w:sz w:val="22"/>
                        <w:szCs w:val="22"/>
                      </w:rPr>
                      <w:t>От Покупателя:                           От Поставщика:</w:t>
                    </w:r>
                  </w:p>
                  <w:p w:rsidR="00E74957" w:rsidRDefault="00E74957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________________________           ______________________</w:t>
                    </w:r>
                  </w:p>
                  <w:p w:rsidR="00E74957" w:rsidRPr="0060666E" w:rsidRDefault="00E74957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______________/_________/           ____________/_________/</w:t>
                    </w:r>
                  </w:p>
                </w:txbxContent>
              </v:textbox>
            </v:shape>
            <w10:anchorlock/>
          </v:group>
        </w:pict>
      </w:r>
    </w:p>
    <w:sectPr w:rsidR="00E74957" w:rsidSect="007647E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957" w:rsidRDefault="00E74957" w:rsidP="007970DF">
      <w:r>
        <w:separator/>
      </w:r>
    </w:p>
  </w:endnote>
  <w:endnote w:type="continuationSeparator" w:id="0">
    <w:p w:rsidR="00E74957" w:rsidRDefault="00E74957" w:rsidP="0079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957" w:rsidRDefault="00E74957" w:rsidP="007970DF">
      <w:r>
        <w:separator/>
      </w:r>
    </w:p>
  </w:footnote>
  <w:footnote w:type="continuationSeparator" w:id="0">
    <w:p w:rsidR="00E74957" w:rsidRDefault="00E74957" w:rsidP="007970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3E94"/>
    <w:rsid w:val="000259FB"/>
    <w:rsid w:val="000334F6"/>
    <w:rsid w:val="00033986"/>
    <w:rsid w:val="0003476F"/>
    <w:rsid w:val="00036574"/>
    <w:rsid w:val="00036B8F"/>
    <w:rsid w:val="0004080E"/>
    <w:rsid w:val="0004144B"/>
    <w:rsid w:val="000530D9"/>
    <w:rsid w:val="0005605D"/>
    <w:rsid w:val="0005679F"/>
    <w:rsid w:val="000611A8"/>
    <w:rsid w:val="00066270"/>
    <w:rsid w:val="0006776B"/>
    <w:rsid w:val="000677EC"/>
    <w:rsid w:val="00074890"/>
    <w:rsid w:val="0007793F"/>
    <w:rsid w:val="000827F1"/>
    <w:rsid w:val="00090FEC"/>
    <w:rsid w:val="00092929"/>
    <w:rsid w:val="00093C3B"/>
    <w:rsid w:val="00093F4F"/>
    <w:rsid w:val="000A144D"/>
    <w:rsid w:val="000A5494"/>
    <w:rsid w:val="000B01B8"/>
    <w:rsid w:val="000B6562"/>
    <w:rsid w:val="000B78F6"/>
    <w:rsid w:val="000C0455"/>
    <w:rsid w:val="000C0922"/>
    <w:rsid w:val="000C092E"/>
    <w:rsid w:val="000C1A43"/>
    <w:rsid w:val="000C278E"/>
    <w:rsid w:val="000C77EC"/>
    <w:rsid w:val="000D7B2E"/>
    <w:rsid w:val="000E06DE"/>
    <w:rsid w:val="000E1696"/>
    <w:rsid w:val="000E34A9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A5A30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20DA8"/>
    <w:rsid w:val="00220F86"/>
    <w:rsid w:val="0022451E"/>
    <w:rsid w:val="00226C75"/>
    <w:rsid w:val="002303B4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83B"/>
    <w:rsid w:val="002B2CEE"/>
    <w:rsid w:val="002B4235"/>
    <w:rsid w:val="002B5F54"/>
    <w:rsid w:val="002C6E44"/>
    <w:rsid w:val="002D1CEF"/>
    <w:rsid w:val="002D20FA"/>
    <w:rsid w:val="002D41E9"/>
    <w:rsid w:val="002D5AB9"/>
    <w:rsid w:val="002E0BA0"/>
    <w:rsid w:val="002E6ADE"/>
    <w:rsid w:val="00312225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1717"/>
    <w:rsid w:val="0037272E"/>
    <w:rsid w:val="00381055"/>
    <w:rsid w:val="003911CA"/>
    <w:rsid w:val="00397B71"/>
    <w:rsid w:val="003A1952"/>
    <w:rsid w:val="003A2A25"/>
    <w:rsid w:val="003A7092"/>
    <w:rsid w:val="003B6503"/>
    <w:rsid w:val="003C680C"/>
    <w:rsid w:val="003D1E00"/>
    <w:rsid w:val="003D3DDA"/>
    <w:rsid w:val="003E7719"/>
    <w:rsid w:val="003F01EF"/>
    <w:rsid w:val="003F1842"/>
    <w:rsid w:val="003F2EEF"/>
    <w:rsid w:val="003F335E"/>
    <w:rsid w:val="00405326"/>
    <w:rsid w:val="00410490"/>
    <w:rsid w:val="004142A5"/>
    <w:rsid w:val="0041564E"/>
    <w:rsid w:val="004176AE"/>
    <w:rsid w:val="00432688"/>
    <w:rsid w:val="00433CEE"/>
    <w:rsid w:val="00433FD5"/>
    <w:rsid w:val="004341E1"/>
    <w:rsid w:val="004365A1"/>
    <w:rsid w:val="00445E25"/>
    <w:rsid w:val="004474F0"/>
    <w:rsid w:val="004574F0"/>
    <w:rsid w:val="00461424"/>
    <w:rsid w:val="00471277"/>
    <w:rsid w:val="00481C52"/>
    <w:rsid w:val="00484F0A"/>
    <w:rsid w:val="00492AE6"/>
    <w:rsid w:val="00496300"/>
    <w:rsid w:val="00496A2A"/>
    <w:rsid w:val="004A1368"/>
    <w:rsid w:val="004A153B"/>
    <w:rsid w:val="004A578F"/>
    <w:rsid w:val="004B117A"/>
    <w:rsid w:val="004B61B1"/>
    <w:rsid w:val="004C2A78"/>
    <w:rsid w:val="004C443A"/>
    <w:rsid w:val="004C4997"/>
    <w:rsid w:val="004C5278"/>
    <w:rsid w:val="004C57E9"/>
    <w:rsid w:val="004C5D3E"/>
    <w:rsid w:val="004C655A"/>
    <w:rsid w:val="004D2B65"/>
    <w:rsid w:val="004D2E04"/>
    <w:rsid w:val="004D461F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275D"/>
    <w:rsid w:val="00532D0D"/>
    <w:rsid w:val="00534485"/>
    <w:rsid w:val="005431C6"/>
    <w:rsid w:val="005456A9"/>
    <w:rsid w:val="005469D9"/>
    <w:rsid w:val="00546E0D"/>
    <w:rsid w:val="00554E3A"/>
    <w:rsid w:val="00555925"/>
    <w:rsid w:val="00560F59"/>
    <w:rsid w:val="00567D9C"/>
    <w:rsid w:val="00570A01"/>
    <w:rsid w:val="00570B81"/>
    <w:rsid w:val="00572592"/>
    <w:rsid w:val="005827E2"/>
    <w:rsid w:val="00583FD5"/>
    <w:rsid w:val="00594B9B"/>
    <w:rsid w:val="005A22A2"/>
    <w:rsid w:val="005A4F5F"/>
    <w:rsid w:val="005A5ED7"/>
    <w:rsid w:val="005B2C81"/>
    <w:rsid w:val="005B4AF9"/>
    <w:rsid w:val="005B69E8"/>
    <w:rsid w:val="005C7A4E"/>
    <w:rsid w:val="005D3334"/>
    <w:rsid w:val="005D7408"/>
    <w:rsid w:val="005E2C8B"/>
    <w:rsid w:val="005E5657"/>
    <w:rsid w:val="005F396C"/>
    <w:rsid w:val="005F5544"/>
    <w:rsid w:val="00603CC3"/>
    <w:rsid w:val="0060666E"/>
    <w:rsid w:val="00613033"/>
    <w:rsid w:val="006205BC"/>
    <w:rsid w:val="00620841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B70"/>
    <w:rsid w:val="00664053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48E9"/>
    <w:rsid w:val="006D6C7F"/>
    <w:rsid w:val="006E0C07"/>
    <w:rsid w:val="006E39D4"/>
    <w:rsid w:val="006E3E1D"/>
    <w:rsid w:val="006E5A94"/>
    <w:rsid w:val="006E70BA"/>
    <w:rsid w:val="006F4B0B"/>
    <w:rsid w:val="006F6E5A"/>
    <w:rsid w:val="00702E7F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4F8B"/>
    <w:rsid w:val="00726C0F"/>
    <w:rsid w:val="00727826"/>
    <w:rsid w:val="00731008"/>
    <w:rsid w:val="00733377"/>
    <w:rsid w:val="00736FF3"/>
    <w:rsid w:val="00737D07"/>
    <w:rsid w:val="00740CE7"/>
    <w:rsid w:val="00743141"/>
    <w:rsid w:val="007476CA"/>
    <w:rsid w:val="00752A21"/>
    <w:rsid w:val="00753BFC"/>
    <w:rsid w:val="00754C05"/>
    <w:rsid w:val="00761243"/>
    <w:rsid w:val="0076151E"/>
    <w:rsid w:val="007640F9"/>
    <w:rsid w:val="007647E4"/>
    <w:rsid w:val="00775CE8"/>
    <w:rsid w:val="00781475"/>
    <w:rsid w:val="0079313C"/>
    <w:rsid w:val="00793C70"/>
    <w:rsid w:val="007970DF"/>
    <w:rsid w:val="007B03CB"/>
    <w:rsid w:val="007C22DE"/>
    <w:rsid w:val="007D0443"/>
    <w:rsid w:val="007D1C03"/>
    <w:rsid w:val="007D2654"/>
    <w:rsid w:val="007D5466"/>
    <w:rsid w:val="007E1666"/>
    <w:rsid w:val="007E3EBF"/>
    <w:rsid w:val="007E494C"/>
    <w:rsid w:val="007E4FC4"/>
    <w:rsid w:val="007F60DB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317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768BB"/>
    <w:rsid w:val="008827BD"/>
    <w:rsid w:val="00890B17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8E466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0F89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A55DA"/>
    <w:rsid w:val="009B15AB"/>
    <w:rsid w:val="009B3297"/>
    <w:rsid w:val="009B5BBE"/>
    <w:rsid w:val="009C3BE7"/>
    <w:rsid w:val="009C6B0A"/>
    <w:rsid w:val="009D0880"/>
    <w:rsid w:val="009D0B22"/>
    <w:rsid w:val="009D44A5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7E3C"/>
    <w:rsid w:val="00A41478"/>
    <w:rsid w:val="00A43180"/>
    <w:rsid w:val="00A54209"/>
    <w:rsid w:val="00A55864"/>
    <w:rsid w:val="00A56E53"/>
    <w:rsid w:val="00A613CE"/>
    <w:rsid w:val="00A70ACD"/>
    <w:rsid w:val="00A744EC"/>
    <w:rsid w:val="00A868A5"/>
    <w:rsid w:val="00A91D6E"/>
    <w:rsid w:val="00A92B5D"/>
    <w:rsid w:val="00A93BBA"/>
    <w:rsid w:val="00AA1D36"/>
    <w:rsid w:val="00AB32F5"/>
    <w:rsid w:val="00AB5AFD"/>
    <w:rsid w:val="00AB6194"/>
    <w:rsid w:val="00AB6F63"/>
    <w:rsid w:val="00AC083B"/>
    <w:rsid w:val="00AC6927"/>
    <w:rsid w:val="00AD4F2D"/>
    <w:rsid w:val="00AE1B94"/>
    <w:rsid w:val="00AE6304"/>
    <w:rsid w:val="00AE78E9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414E"/>
    <w:rsid w:val="00B6756B"/>
    <w:rsid w:val="00B67FAB"/>
    <w:rsid w:val="00B7140E"/>
    <w:rsid w:val="00B77B06"/>
    <w:rsid w:val="00B81848"/>
    <w:rsid w:val="00B92F5C"/>
    <w:rsid w:val="00B9392B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47F7"/>
    <w:rsid w:val="00BE5154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041A"/>
    <w:rsid w:val="00C812EC"/>
    <w:rsid w:val="00C8476E"/>
    <w:rsid w:val="00C86B15"/>
    <w:rsid w:val="00C91ECB"/>
    <w:rsid w:val="00CA388C"/>
    <w:rsid w:val="00CB6000"/>
    <w:rsid w:val="00CC22D5"/>
    <w:rsid w:val="00CC4597"/>
    <w:rsid w:val="00CC5B6E"/>
    <w:rsid w:val="00CC7B97"/>
    <w:rsid w:val="00CD1D02"/>
    <w:rsid w:val="00CE07D2"/>
    <w:rsid w:val="00CE37CF"/>
    <w:rsid w:val="00CE52A7"/>
    <w:rsid w:val="00CF5B88"/>
    <w:rsid w:val="00CF6442"/>
    <w:rsid w:val="00D06590"/>
    <w:rsid w:val="00D07544"/>
    <w:rsid w:val="00D11145"/>
    <w:rsid w:val="00D142BC"/>
    <w:rsid w:val="00D153BE"/>
    <w:rsid w:val="00D1644E"/>
    <w:rsid w:val="00D20278"/>
    <w:rsid w:val="00D2042E"/>
    <w:rsid w:val="00D21B9A"/>
    <w:rsid w:val="00D22F51"/>
    <w:rsid w:val="00D24896"/>
    <w:rsid w:val="00D250ED"/>
    <w:rsid w:val="00D30457"/>
    <w:rsid w:val="00D30688"/>
    <w:rsid w:val="00D32D17"/>
    <w:rsid w:val="00D41174"/>
    <w:rsid w:val="00D51946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A37DB"/>
    <w:rsid w:val="00DA64BF"/>
    <w:rsid w:val="00DB4140"/>
    <w:rsid w:val="00DE0101"/>
    <w:rsid w:val="00DE0D31"/>
    <w:rsid w:val="00DF0FB3"/>
    <w:rsid w:val="00DF2DEE"/>
    <w:rsid w:val="00DF7A13"/>
    <w:rsid w:val="00E04FE4"/>
    <w:rsid w:val="00E06623"/>
    <w:rsid w:val="00E12B09"/>
    <w:rsid w:val="00E12B76"/>
    <w:rsid w:val="00E14336"/>
    <w:rsid w:val="00E158A3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74957"/>
    <w:rsid w:val="00E82A7D"/>
    <w:rsid w:val="00E84258"/>
    <w:rsid w:val="00E928CD"/>
    <w:rsid w:val="00EB0399"/>
    <w:rsid w:val="00EB3074"/>
    <w:rsid w:val="00EB3C85"/>
    <w:rsid w:val="00EC1690"/>
    <w:rsid w:val="00EC1742"/>
    <w:rsid w:val="00EC5A59"/>
    <w:rsid w:val="00EC5D95"/>
    <w:rsid w:val="00ED0259"/>
    <w:rsid w:val="00ED0DC5"/>
    <w:rsid w:val="00EE074A"/>
    <w:rsid w:val="00EE161A"/>
    <w:rsid w:val="00EE3005"/>
    <w:rsid w:val="00EE66C6"/>
    <w:rsid w:val="00EF225F"/>
    <w:rsid w:val="00F01A43"/>
    <w:rsid w:val="00F03BAE"/>
    <w:rsid w:val="00F06685"/>
    <w:rsid w:val="00F140D0"/>
    <w:rsid w:val="00F23761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3CC2"/>
    <w:rsid w:val="00F840C3"/>
    <w:rsid w:val="00F860AF"/>
    <w:rsid w:val="00F939EA"/>
    <w:rsid w:val="00F96228"/>
    <w:rsid w:val="00F96C43"/>
    <w:rsid w:val="00FA36A7"/>
    <w:rsid w:val="00FA3D3B"/>
    <w:rsid w:val="00FA4A39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7E4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</Words>
  <Characters>25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6620</cp:lastModifiedBy>
  <cp:revision>20</cp:revision>
  <cp:lastPrinted>2012-10-30T05:51:00Z</cp:lastPrinted>
  <dcterms:created xsi:type="dcterms:W3CDTF">2012-10-30T05:20:00Z</dcterms:created>
  <dcterms:modified xsi:type="dcterms:W3CDTF">2012-12-05T12:47:00Z</dcterms:modified>
</cp:coreProperties>
</file>